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3F" w:rsidRPr="002D3267" w:rsidRDefault="009D103F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9D103F" w:rsidRPr="007A1DDC" w:rsidRDefault="009D103F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9D103F" w:rsidRPr="004F1901" w:rsidRDefault="009D103F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孙劲草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11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9D103F" w:rsidRPr="00B63ED8" w:rsidRDefault="009D103F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9D103F" w:rsidRPr="00473E86" w:rsidTr="00473E86">
        <w:trPr>
          <w:trHeight w:val="422"/>
        </w:trPr>
        <w:tc>
          <w:tcPr>
            <w:tcW w:w="2660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孙劲草</w:t>
            </w:r>
          </w:p>
        </w:tc>
        <w:tc>
          <w:tcPr>
            <w:tcW w:w="2671" w:type="dxa"/>
            <w:gridSpan w:val="2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9D103F" w:rsidRPr="00473E86" w:rsidTr="00473E86">
        <w:trPr>
          <w:trHeight w:val="427"/>
        </w:trPr>
        <w:tc>
          <w:tcPr>
            <w:tcW w:w="2660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2010.08.</w:t>
            </w:r>
          </w:p>
        </w:tc>
        <w:tc>
          <w:tcPr>
            <w:tcW w:w="2671" w:type="dxa"/>
            <w:gridSpan w:val="2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13862919043</w:t>
            </w:r>
          </w:p>
        </w:tc>
      </w:tr>
      <w:tr w:rsidR="009D103F" w:rsidRPr="00473E86" w:rsidTr="00473E86">
        <w:tc>
          <w:tcPr>
            <w:tcW w:w="2660" w:type="dxa"/>
          </w:tcPr>
          <w:p w:rsidR="009D103F" w:rsidRPr="00473E86" w:rsidRDefault="009D103F" w:rsidP="00473E86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9D103F" w:rsidRPr="00473E86" w:rsidRDefault="009D103F" w:rsidP="00473E86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6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5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主治医师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中级职称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9D103F" w:rsidRPr="00473E86" w:rsidTr="00473E86">
        <w:tc>
          <w:tcPr>
            <w:tcW w:w="2660" w:type="dxa"/>
          </w:tcPr>
          <w:p w:rsidR="009D103F" w:rsidRPr="00473E86" w:rsidRDefault="009D103F" w:rsidP="00473E86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04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23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临床医学执业医师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9D103F" w:rsidRPr="00473E86" w:rsidTr="00473E86">
        <w:tc>
          <w:tcPr>
            <w:tcW w:w="5340" w:type="dxa"/>
            <w:gridSpan w:val="2"/>
          </w:tcPr>
          <w:p w:rsidR="009D103F" w:rsidRPr="00473E86" w:rsidRDefault="009D103F" w:rsidP="00473E86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9D103F" w:rsidRPr="003F178E" w:rsidRDefault="009D103F" w:rsidP="003F178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3F178E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473E8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9D103F" w:rsidRPr="003F178E" w:rsidRDefault="009D103F" w:rsidP="003F178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9D103F" w:rsidRDefault="009D103F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9D103F" w:rsidRDefault="009D103F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9D103F" w:rsidRPr="00B63ED8" w:rsidRDefault="009D103F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9D103F" w:rsidRPr="00473E86" w:rsidTr="00473E86">
        <w:trPr>
          <w:trHeight w:val="748"/>
        </w:trPr>
        <w:tc>
          <w:tcPr>
            <w:tcW w:w="1951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9D103F" w:rsidRPr="00473E86" w:rsidTr="00473E86">
        <w:trPr>
          <w:trHeight w:val="731"/>
        </w:trPr>
        <w:tc>
          <w:tcPr>
            <w:tcW w:w="1951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473E86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9D103F" w:rsidRPr="00473E86" w:rsidTr="00473E86">
        <w:trPr>
          <w:trHeight w:val="522"/>
        </w:trPr>
        <w:tc>
          <w:tcPr>
            <w:tcW w:w="1951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9D103F" w:rsidRPr="00473E86" w:rsidTr="00473E86">
        <w:trPr>
          <w:trHeight w:val="746"/>
        </w:trPr>
        <w:tc>
          <w:tcPr>
            <w:tcW w:w="1951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9D103F" w:rsidRPr="00473E86" w:rsidTr="00473E86">
        <w:trPr>
          <w:trHeight w:val="1185"/>
        </w:trPr>
        <w:tc>
          <w:tcPr>
            <w:tcW w:w="1951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9D103F" w:rsidRPr="00473E86" w:rsidRDefault="009D103F" w:rsidP="00473E86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473E86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9D103F" w:rsidRPr="00473E86" w:rsidRDefault="009D103F" w:rsidP="009D103F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9D103F" w:rsidRPr="00473E86" w:rsidRDefault="009D103F" w:rsidP="009D103F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473E86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473E8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9D103F" w:rsidRDefault="009D103F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9D103F" w:rsidRDefault="009D103F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9D103F" w:rsidRDefault="009D103F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9D103F" w:rsidRPr="00473E86" w:rsidTr="00473E86">
        <w:tc>
          <w:tcPr>
            <w:tcW w:w="2518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9D103F" w:rsidRPr="00473E86" w:rsidRDefault="009D103F" w:rsidP="00473E86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9D103F" w:rsidRPr="00473E86" w:rsidRDefault="009D103F" w:rsidP="00473E86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  <w:tr w:rsidR="009D103F" w:rsidRPr="00473E86" w:rsidTr="00473E86">
        <w:trPr>
          <w:trHeight w:val="435"/>
        </w:trPr>
        <w:tc>
          <w:tcPr>
            <w:tcW w:w="2518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9D103F" w:rsidRPr="00473E86" w:rsidRDefault="009D103F" w:rsidP="00473E86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D103F" w:rsidRPr="00473E86" w:rsidRDefault="009D103F" w:rsidP="00473E86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473E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9D103F" w:rsidRPr="00473E86" w:rsidRDefault="009D103F" w:rsidP="00473E86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</w:tbl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9D103F" w:rsidRDefault="009D103F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9D103F" w:rsidRPr="00CD4654" w:rsidRDefault="009D103F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9D103F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03F" w:rsidRDefault="009D103F" w:rsidP="00EC21C8">
      <w:r>
        <w:separator/>
      </w:r>
    </w:p>
  </w:endnote>
  <w:endnote w:type="continuationSeparator" w:id="0">
    <w:p w:rsidR="009D103F" w:rsidRDefault="009D103F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03F" w:rsidRDefault="009D103F" w:rsidP="00EC21C8">
      <w:r>
        <w:separator/>
      </w:r>
    </w:p>
  </w:footnote>
  <w:footnote w:type="continuationSeparator" w:id="0">
    <w:p w:rsidR="009D103F" w:rsidRDefault="009D103F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73BDD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0AE"/>
    <w:rsid w:val="00383F79"/>
    <w:rsid w:val="00397922"/>
    <w:rsid w:val="003F178E"/>
    <w:rsid w:val="004053A5"/>
    <w:rsid w:val="00445D8E"/>
    <w:rsid w:val="004531D7"/>
    <w:rsid w:val="00473E86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103F"/>
    <w:rsid w:val="009D38CB"/>
    <w:rsid w:val="009E350A"/>
    <w:rsid w:val="00A32438"/>
    <w:rsid w:val="00A54639"/>
    <w:rsid w:val="00A75348"/>
    <w:rsid w:val="00AD20D4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12237"/>
    <w:rsid w:val="00CB3B9A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10AB2"/>
    <w:rsid w:val="00E61AF4"/>
    <w:rsid w:val="00E9508B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159</Words>
  <Characters>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系统管理员</cp:lastModifiedBy>
  <cp:revision>3</cp:revision>
  <cp:lastPrinted>2019-07-19T07:11:00Z</cp:lastPrinted>
  <dcterms:created xsi:type="dcterms:W3CDTF">2019-07-19T06:51:00Z</dcterms:created>
  <dcterms:modified xsi:type="dcterms:W3CDTF">2019-07-19T07:11:00Z</dcterms:modified>
</cp:coreProperties>
</file>